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EF630" w14:textId="263FAC2A" w:rsidR="007650B2" w:rsidRPr="00FE135A" w:rsidRDefault="00E76EC8" w:rsidP="118FA001">
      <w:pPr>
        <w:rPr>
          <w:rFonts w:ascii="Corbel" w:hAnsi="Corbel"/>
          <w:b/>
          <w:bCs/>
          <w:sz w:val="24"/>
          <w:szCs w:val="24"/>
        </w:rPr>
      </w:pPr>
      <w:bookmarkStart w:id="0" w:name="_Toc448087066"/>
      <w:bookmarkStart w:id="1" w:name="_Toc456699878"/>
      <w:r w:rsidRPr="118FA001">
        <w:rPr>
          <w:rFonts w:ascii="Corbel" w:hAnsi="Corbel"/>
          <w:b/>
          <w:bCs/>
          <w:sz w:val="24"/>
          <w:szCs w:val="24"/>
        </w:rPr>
        <w:t>Bijlage</w:t>
      </w:r>
      <w:r w:rsidR="0008796F" w:rsidRPr="118FA001">
        <w:rPr>
          <w:rFonts w:ascii="Corbel" w:hAnsi="Corbel"/>
          <w:b/>
          <w:bCs/>
          <w:sz w:val="24"/>
          <w:szCs w:val="24"/>
        </w:rPr>
        <w:t xml:space="preserve"> </w:t>
      </w:r>
      <w:r w:rsidR="7D2FD717" w:rsidRPr="118FA001">
        <w:rPr>
          <w:rFonts w:ascii="Corbel" w:hAnsi="Corbel"/>
          <w:b/>
          <w:bCs/>
          <w:sz w:val="24"/>
          <w:szCs w:val="24"/>
        </w:rPr>
        <w:t xml:space="preserve">5 </w:t>
      </w:r>
      <w:r w:rsidRPr="118FA001">
        <w:rPr>
          <w:rFonts w:ascii="Corbel" w:hAnsi="Corbel"/>
          <w:b/>
          <w:bCs/>
          <w:sz w:val="24"/>
          <w:szCs w:val="24"/>
        </w:rPr>
        <w:t>Format kerncompetenties</w:t>
      </w:r>
      <w:r w:rsidR="00FE135A" w:rsidRPr="118FA001">
        <w:rPr>
          <w:rFonts w:ascii="Corbel" w:hAnsi="Corbel"/>
          <w:b/>
          <w:bCs/>
          <w:sz w:val="24"/>
          <w:szCs w:val="24"/>
        </w:rPr>
        <w:t xml:space="preserve"> </w:t>
      </w:r>
      <w:bookmarkEnd w:id="0"/>
      <w:bookmarkEnd w:id="1"/>
    </w:p>
    <w:p w14:paraId="4C977244" w14:textId="77777777" w:rsidR="001E36FF" w:rsidRPr="00D51454" w:rsidRDefault="001E36FF" w:rsidP="007650B2">
      <w:pPr>
        <w:suppressAutoHyphens/>
        <w:overflowPunct w:val="0"/>
        <w:autoSpaceDE w:val="0"/>
        <w:spacing w:line="276" w:lineRule="auto"/>
        <w:textAlignment w:val="baseline"/>
      </w:pP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7650B2" w:rsidRPr="00CF3901" w14:paraId="44AC5A52" w14:textId="77777777" w:rsidTr="0008796F">
        <w:trPr>
          <w:trHeight w:val="454"/>
          <w:jc w:val="center"/>
        </w:trPr>
        <w:tc>
          <w:tcPr>
            <w:tcW w:w="9017" w:type="dxa"/>
            <w:gridSpan w:val="2"/>
            <w:shd w:val="clear" w:color="auto" w:fill="AE1E5F"/>
            <w:vAlign w:val="center"/>
          </w:tcPr>
          <w:p w14:paraId="1A773409" w14:textId="7C8A4D52" w:rsidR="0008796F" w:rsidRPr="0008796F" w:rsidRDefault="0008796F" w:rsidP="0008796F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08796F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Kerncompetentie 1: </w:t>
            </w:r>
            <w:r w:rsidR="00F37B8A" w:rsidRPr="00F37B8A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Succesvolle implementatie van SaaS-gebaseerde financiële systemen</w:t>
            </w:r>
          </w:p>
          <w:p w14:paraId="616A437F" w14:textId="73C443D9" w:rsidR="00D155E8" w:rsidRPr="0008796F" w:rsidRDefault="00B147FD" w:rsidP="0008796F">
            <w:pPr>
              <w:spacing w:line="276" w:lineRule="auto"/>
              <w:jc w:val="both"/>
              <w:rPr>
                <w:rFonts w:ascii="Corbel" w:hAnsi="Corbel"/>
                <w:bCs/>
                <w:lang w:eastAsia="en-US"/>
              </w:rPr>
            </w:pPr>
            <w:r w:rsidRPr="00B147FD">
              <w:rPr>
                <w:rFonts w:ascii="Corbel" w:hAnsi="Corbel"/>
                <w:bCs/>
                <w:color w:val="FFFFFF" w:themeColor="background1"/>
                <w:lang w:eastAsia="en-US"/>
              </w:rPr>
              <w:t>Inschrijver toont aan dat hij succesvol een financieel systeem als SaaS-dienst heeft geleverd en geïmplementeerd, inclusief begeleiding bij adoptie en integraties met aanpalende systemen.</w:t>
            </w:r>
          </w:p>
        </w:tc>
      </w:tr>
      <w:tr w:rsidR="00D82414" w:rsidRPr="001A17B8" w14:paraId="23C312B7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2311C6F2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7C09EC81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2631E6F9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0DB1C815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785579AF" w14:textId="77777777" w:rsidR="00D82414" w:rsidRPr="001E36FF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022A274A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82414" w:rsidRPr="001A17B8" w14:paraId="28251865" w14:textId="77777777" w:rsidTr="001E36FF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6376B4ED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5C07CA1A" w14:textId="77777777" w:rsidR="00D82414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1E137C4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82414" w:rsidRPr="001A17B8" w14:paraId="57A13CFE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3225AB64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6A2CE6DB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368C1453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5FADC984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2918C6B7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67168A9E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36F496AF" w14:textId="77777777" w:rsidR="00D82414" w:rsidRPr="001A17B8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60458BF1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82414" w:rsidRPr="001A17B8" w14:paraId="2F70581E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66D0C914" w14:textId="5BAA1D5F" w:rsidR="00D82414" w:rsidRPr="005128BC" w:rsidRDefault="00D82414" w:rsidP="0055790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5128BC">
              <w:rPr>
                <w:rFonts w:ascii="Corbel" w:hAnsi="Corbel"/>
                <w:sz w:val="16"/>
                <w:szCs w:val="16"/>
              </w:rPr>
              <w:t>Indien de referentie-opdracht is uitgevoerd door een specifieke deelnemer aan Samenwerkingsverband of specifieke Derde waarop door</w:t>
            </w:r>
            <w:r w:rsidR="0047548D" w:rsidRPr="005128BC">
              <w:rPr>
                <w:rFonts w:ascii="Corbel" w:hAnsi="Corbel"/>
                <w:sz w:val="16"/>
                <w:szCs w:val="16"/>
              </w:rPr>
              <w:t xml:space="preserve"> </w:t>
            </w:r>
            <w:r w:rsidRPr="005128BC">
              <w:rPr>
                <w:rFonts w:ascii="Corbel" w:hAnsi="Corbel"/>
                <w:sz w:val="16"/>
                <w:szCs w:val="16"/>
              </w:rPr>
              <w:t>Inschrijver een beroep wordt gedaan: welke entiteit heeft deze referentie-opdracht uitgevoerd?</w:t>
            </w:r>
          </w:p>
        </w:tc>
        <w:tc>
          <w:tcPr>
            <w:tcW w:w="3941" w:type="dxa"/>
            <w:shd w:val="clear" w:color="auto" w:fill="auto"/>
          </w:tcPr>
          <w:p w14:paraId="72BF03DE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504424D" w14:textId="77777777" w:rsidR="00D82414" w:rsidRPr="001A17B8" w:rsidRDefault="00D8241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E36FF" w:rsidRPr="001A17B8" w14:paraId="1E5EEF1C" w14:textId="77777777" w:rsidTr="001E36FF">
        <w:trPr>
          <w:jc w:val="center"/>
        </w:trPr>
        <w:tc>
          <w:tcPr>
            <w:tcW w:w="5076" w:type="dxa"/>
            <w:shd w:val="clear" w:color="auto" w:fill="auto"/>
          </w:tcPr>
          <w:p w14:paraId="03F15011" w14:textId="77777777" w:rsidR="001E36FF" w:rsidRPr="005128BC" w:rsidRDefault="001E36FF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5128BC">
              <w:rPr>
                <w:rFonts w:ascii="Corbel" w:hAnsi="Corbel"/>
                <w:sz w:val="16"/>
                <w:szCs w:val="16"/>
              </w:rPr>
              <w:t>Korte omschrijving van werkzaamheden waaruit de ge</w:t>
            </w:r>
            <w:r w:rsidR="00D82414" w:rsidRPr="005128BC">
              <w:rPr>
                <w:rFonts w:ascii="Corbel" w:hAnsi="Corbel"/>
                <w:sz w:val="16"/>
                <w:szCs w:val="16"/>
              </w:rPr>
              <w:t xml:space="preserve">vraagde kerncompetentie </w:t>
            </w:r>
            <w:r w:rsidRPr="005128BC">
              <w:rPr>
                <w:rFonts w:ascii="Corbel" w:hAnsi="Corbel"/>
                <w:sz w:val="16"/>
                <w:szCs w:val="16"/>
              </w:rPr>
              <w:t>blijkt:</w:t>
            </w:r>
          </w:p>
          <w:p w14:paraId="5B99557F" w14:textId="77777777" w:rsidR="00D82414" w:rsidRPr="005128BC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471C141" w14:textId="77777777" w:rsidR="00D82414" w:rsidRPr="005128BC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B0FA578" w14:textId="77777777" w:rsidR="00D82414" w:rsidRPr="005128BC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24BB1AD" w14:textId="77777777" w:rsidR="00D82414" w:rsidRPr="005128BC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CEC25D3" w14:textId="77777777" w:rsidR="00D82414" w:rsidRPr="005128BC" w:rsidRDefault="00D82414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A73B950" w14:textId="77777777" w:rsidR="001E36FF" w:rsidRPr="005128BC" w:rsidRDefault="001E36FF" w:rsidP="00520270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41" w:type="dxa"/>
            <w:shd w:val="clear" w:color="auto" w:fill="auto"/>
          </w:tcPr>
          <w:p w14:paraId="24990B9B" w14:textId="77777777" w:rsidR="001E36FF" w:rsidRPr="00376FA8" w:rsidRDefault="001E36FF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7650B2" w:rsidRPr="001A17B8" w14:paraId="19A5B8B7" w14:textId="77777777" w:rsidTr="001E36FF">
        <w:trPr>
          <w:trHeight w:val="1402"/>
          <w:jc w:val="center"/>
        </w:trPr>
        <w:tc>
          <w:tcPr>
            <w:tcW w:w="5076" w:type="dxa"/>
            <w:shd w:val="clear" w:color="auto" w:fill="auto"/>
          </w:tcPr>
          <w:p w14:paraId="7890003C" w14:textId="2835A02D" w:rsidR="00376FA8" w:rsidRPr="005128BC" w:rsidRDefault="007650B2" w:rsidP="00D8241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128BC">
              <w:rPr>
                <w:rFonts w:ascii="Corbel" w:hAnsi="Corbel"/>
                <w:sz w:val="16"/>
                <w:szCs w:val="16"/>
              </w:rPr>
              <w:t>De gevraagde kerncompetentie</w:t>
            </w:r>
            <w:r w:rsidR="00D82414" w:rsidRPr="005128BC">
              <w:rPr>
                <w:rFonts w:ascii="Corbel" w:hAnsi="Corbel"/>
                <w:sz w:val="16"/>
                <w:szCs w:val="16"/>
              </w:rPr>
              <w:t xml:space="preserve"> is tot volle tevredenheid van de referentie-organisatie verricht in de periode van 36 maanden voorafgaand aan de sluitingsdatum voor het indienen van de Inschrijving. De complete referentie-opdracht hoeft nog niet volledig te zijn afgerond, maar de onderdelen waar de kerncompetentie betrekking op heeft moeten wel zijn uitgevoerd en geëvalueerd.</w:t>
            </w:r>
          </w:p>
        </w:tc>
        <w:tc>
          <w:tcPr>
            <w:tcW w:w="3941" w:type="dxa"/>
            <w:shd w:val="clear" w:color="auto" w:fill="auto"/>
          </w:tcPr>
          <w:p w14:paraId="4765EF50" w14:textId="77777777" w:rsidR="00376FA8" w:rsidRPr="00A019E4" w:rsidRDefault="003F71B4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315866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Ja</w:t>
            </w:r>
          </w:p>
          <w:p w14:paraId="2C9AB119" w14:textId="77777777" w:rsidR="007650B2" w:rsidRPr="00A019E4" w:rsidRDefault="003F71B4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203110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Nee</w:t>
            </w:r>
            <w:r w:rsidR="00376FA8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133F0C" w:rsidRPr="00484BC6">
              <w:rPr>
                <w:rFonts w:ascii="Wingdings" w:eastAsia="Wingdings" w:hAnsi="Wingdings" w:cs="Wingdings"/>
                <w:sz w:val="16"/>
                <w:szCs w:val="16"/>
              </w:rPr>
              <w:t>à</w:t>
            </w:r>
            <w:r w:rsidR="00133F0C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</w:t>
            </w:r>
            <w:r w:rsidR="00CE7F7A">
              <w:rPr>
                <w:rFonts w:ascii="Corbel" w:eastAsia="MS Gothic" w:hAnsi="Corbel"/>
                <w:sz w:val="16"/>
                <w:szCs w:val="16"/>
              </w:rPr>
              <w:t>.</w:t>
            </w:r>
          </w:p>
          <w:p w14:paraId="4588C82D" w14:textId="77777777" w:rsidR="00376FA8" w:rsidRPr="00A019E4" w:rsidRDefault="00376FA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B7433C0" w14:textId="77777777" w:rsidR="00376FA8" w:rsidRPr="00A019E4" w:rsidRDefault="00376FA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3F21894" w14:textId="77777777" w:rsidR="00376FA8" w:rsidRPr="00376FA8" w:rsidRDefault="00376FA8" w:rsidP="001E36F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8796F" w:rsidRPr="001A17B8" w14:paraId="454A25D0" w14:textId="77777777" w:rsidTr="001E36FF">
        <w:trPr>
          <w:trHeight w:val="1402"/>
          <w:jc w:val="center"/>
        </w:trPr>
        <w:tc>
          <w:tcPr>
            <w:tcW w:w="5076" w:type="dxa"/>
            <w:shd w:val="clear" w:color="auto" w:fill="auto"/>
          </w:tcPr>
          <w:p w14:paraId="0B3E6E82" w14:textId="77777777" w:rsidR="008F548C" w:rsidRPr="008F548C" w:rsidRDefault="008F548C" w:rsidP="008F548C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8F548C">
              <w:rPr>
                <w:rFonts w:ascii="Corbel" w:hAnsi="Corbel"/>
                <w:sz w:val="16"/>
                <w:szCs w:val="16"/>
              </w:rPr>
              <w:t>De opdracht is uitgevoerd voor een publieke organisatie (bij voorkeur een gemeente of gemeenschappelijke regeling) met minimaal 200 medewerkers.</w:t>
            </w:r>
          </w:p>
          <w:p w14:paraId="1455052C" w14:textId="15D443EC" w:rsidR="0008796F" w:rsidRPr="005128BC" w:rsidRDefault="0008796F" w:rsidP="00D82414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41" w:type="dxa"/>
            <w:shd w:val="clear" w:color="auto" w:fill="auto"/>
          </w:tcPr>
          <w:p w14:paraId="00B7887A" w14:textId="77777777" w:rsidR="0008796F" w:rsidRPr="00A019E4" w:rsidRDefault="003F71B4" w:rsidP="0008796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982297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96F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96F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1BFB4F91" w14:textId="77777777" w:rsidR="0008796F" w:rsidRPr="00A019E4" w:rsidRDefault="003F71B4" w:rsidP="0008796F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437654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96F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96F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08796F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08796F" w:rsidRPr="00484BC6">
              <w:rPr>
                <w:rFonts w:ascii="Wingdings" w:eastAsia="Wingdings" w:hAnsi="Wingdings" w:cs="Wingdings"/>
                <w:sz w:val="16"/>
                <w:szCs w:val="16"/>
              </w:rPr>
              <w:t>à</w:t>
            </w:r>
            <w:r w:rsidR="0008796F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1CB4205C" w14:textId="77777777" w:rsidR="0008796F" w:rsidRDefault="0008796F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</w:p>
        </w:tc>
      </w:tr>
      <w:tr w:rsidR="001E36FF" w:rsidRPr="001A17B8" w14:paraId="556F3EF9" w14:textId="77777777" w:rsidTr="001E36FF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05ABFAE2" w14:textId="77777777" w:rsidR="00D82414" w:rsidRPr="005128BC" w:rsidRDefault="001E36FF" w:rsidP="00376FA8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128BC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  <w:shd w:val="clear" w:color="auto" w:fill="auto"/>
          </w:tcPr>
          <w:p w14:paraId="31C45EA2" w14:textId="77777777" w:rsidR="001E36FF" w:rsidRPr="00376FA8" w:rsidRDefault="001E36FF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7650B2" w:rsidRPr="001A17B8" w14:paraId="661E201B" w14:textId="77777777" w:rsidTr="001E36FF">
        <w:trPr>
          <w:trHeight w:val="212"/>
          <w:jc w:val="center"/>
        </w:trPr>
        <w:tc>
          <w:tcPr>
            <w:tcW w:w="9017" w:type="dxa"/>
            <w:gridSpan w:val="2"/>
            <w:shd w:val="clear" w:color="auto" w:fill="auto"/>
          </w:tcPr>
          <w:p w14:paraId="27CFB34C" w14:textId="77777777" w:rsidR="007650B2" w:rsidRPr="005128BC" w:rsidRDefault="00E76EC8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5128BC">
              <w:rPr>
                <w:rFonts w:ascii="Corbel" w:hAnsi="Corbel"/>
                <w:b/>
                <w:sz w:val="16"/>
                <w:szCs w:val="16"/>
              </w:rPr>
              <w:t>Tevredenheid r</w:t>
            </w:r>
            <w:r w:rsidR="007650B2" w:rsidRPr="005128BC">
              <w:rPr>
                <w:rFonts w:ascii="Corbel" w:hAnsi="Corbel"/>
                <w:b/>
                <w:sz w:val="16"/>
                <w:szCs w:val="16"/>
              </w:rPr>
              <w:t>eferent</w:t>
            </w:r>
          </w:p>
        </w:tc>
      </w:tr>
      <w:tr w:rsidR="007650B2" w:rsidRPr="001A17B8" w14:paraId="0158AC23" w14:textId="77777777" w:rsidTr="001E36FF">
        <w:trPr>
          <w:trHeight w:val="171"/>
          <w:jc w:val="center"/>
        </w:trPr>
        <w:tc>
          <w:tcPr>
            <w:tcW w:w="5076" w:type="dxa"/>
            <w:shd w:val="clear" w:color="auto" w:fill="auto"/>
          </w:tcPr>
          <w:p w14:paraId="2CC2A02C" w14:textId="2C4EAFF2" w:rsidR="007650B2" w:rsidRPr="005128BC" w:rsidRDefault="007650B2" w:rsidP="001C76A7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5128BC">
              <w:rPr>
                <w:rFonts w:ascii="Corbel" w:hAnsi="Corbel"/>
                <w:sz w:val="16"/>
                <w:szCs w:val="16"/>
                <w:lang w:val="nl-NL"/>
              </w:rPr>
              <w:t>Inschrijver</w:t>
            </w:r>
            <w:r w:rsidR="00D82414" w:rsidRPr="005128BC">
              <w:rPr>
                <w:rFonts w:ascii="Corbel" w:hAnsi="Corbel"/>
                <w:sz w:val="16"/>
                <w:szCs w:val="16"/>
                <w:lang w:val="nl-NL"/>
              </w:rPr>
              <w:t xml:space="preserve"> </w:t>
            </w:r>
            <w:r w:rsidRPr="005128BC">
              <w:rPr>
                <w:rFonts w:ascii="Corbel" w:hAnsi="Corbel"/>
                <w:sz w:val="16"/>
                <w:szCs w:val="16"/>
                <w:lang w:val="nl-NL"/>
              </w:rPr>
              <w:t>verklaart, door het naar volle tevreden</w:t>
            </w:r>
            <w:r w:rsidR="00376FA8" w:rsidRPr="005128BC">
              <w:rPr>
                <w:rFonts w:ascii="Corbel" w:hAnsi="Corbel"/>
                <w:sz w:val="16"/>
                <w:szCs w:val="16"/>
                <w:lang w:val="nl-NL"/>
              </w:rPr>
              <w:t xml:space="preserve">heid </w:t>
            </w:r>
            <w:r w:rsidR="00D82414" w:rsidRPr="005128BC">
              <w:rPr>
                <w:rFonts w:ascii="Corbel" w:hAnsi="Corbel"/>
                <w:sz w:val="16"/>
                <w:szCs w:val="16"/>
                <w:lang w:val="nl-NL"/>
              </w:rPr>
              <w:t>uitvoeren van deze referentie-o</w:t>
            </w:r>
            <w:r w:rsidRPr="005128BC">
              <w:rPr>
                <w:rFonts w:ascii="Corbel" w:hAnsi="Corbel"/>
                <w:sz w:val="16"/>
                <w:szCs w:val="16"/>
                <w:lang w:val="nl-NL"/>
              </w:rPr>
              <w:t>pdracht, ervaring te hebben met</w:t>
            </w:r>
            <w:r w:rsidR="00D82414" w:rsidRPr="005128BC">
              <w:rPr>
                <w:rFonts w:ascii="Corbel" w:hAnsi="Corbel"/>
                <w:sz w:val="16"/>
                <w:szCs w:val="16"/>
                <w:lang w:val="nl-NL"/>
              </w:rPr>
              <w:t xml:space="preserve"> bovengenoemde kerncompetentie. </w:t>
            </w:r>
          </w:p>
          <w:p w14:paraId="41879532" w14:textId="77777777" w:rsidR="007650B2" w:rsidRPr="005128BC" w:rsidRDefault="007650B2" w:rsidP="001C76A7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09737782" w14:textId="77777777" w:rsidR="008717DD" w:rsidRPr="005128BC" w:rsidRDefault="007650B2" w:rsidP="00D82414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5128BC">
              <w:rPr>
                <w:rFonts w:ascii="Corbel" w:hAnsi="Corbel"/>
                <w:b/>
                <w:sz w:val="16"/>
                <w:szCs w:val="16"/>
                <w:lang w:val="nl-NL"/>
              </w:rPr>
              <w:t>Dit kan bij de referent worden geverifieerd zon</w:t>
            </w:r>
            <w:r w:rsidR="00D82414" w:rsidRPr="005128BC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der voorafgaande toestemming </w:t>
            </w:r>
            <w:r w:rsidRPr="005128BC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– de referent hoeft deze verklaring niet te ondertekenen. </w:t>
            </w:r>
          </w:p>
        </w:tc>
        <w:tc>
          <w:tcPr>
            <w:tcW w:w="3941" w:type="dxa"/>
            <w:shd w:val="clear" w:color="auto" w:fill="auto"/>
          </w:tcPr>
          <w:p w14:paraId="2DBC6FA0" w14:textId="77777777" w:rsidR="00376FA8" w:rsidRPr="00A019E4" w:rsidRDefault="003F71B4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013069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Ja</w:t>
            </w:r>
          </w:p>
          <w:p w14:paraId="311305D9" w14:textId="77777777" w:rsidR="007650B2" w:rsidRPr="001A17B8" w:rsidRDefault="003F71B4" w:rsidP="00376FA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298883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FA8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AF2" w:rsidRPr="00A019E4">
              <w:rPr>
                <w:rFonts w:ascii="Corbel" w:eastAsia="MS Gothic" w:hAnsi="Corbel"/>
                <w:sz w:val="16"/>
                <w:szCs w:val="16"/>
              </w:rPr>
              <w:t xml:space="preserve"> </w:t>
            </w:r>
            <w:r w:rsidR="00376FA8" w:rsidRPr="00A019E4">
              <w:rPr>
                <w:rFonts w:ascii="Corbel" w:eastAsia="MS Gothic" w:hAnsi="Corbel"/>
                <w:sz w:val="16"/>
                <w:szCs w:val="16"/>
              </w:rPr>
              <w:t>Nee</w:t>
            </w:r>
            <w:r w:rsidR="00376FA8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133F0C" w:rsidRPr="00484BC6">
              <w:rPr>
                <w:rFonts w:ascii="Wingdings" w:eastAsia="Wingdings" w:hAnsi="Wingdings" w:cs="Wingdings"/>
                <w:sz w:val="16"/>
                <w:szCs w:val="16"/>
              </w:rPr>
              <w:t>à</w:t>
            </w:r>
            <w:r w:rsidR="00133F0C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</w:t>
            </w:r>
            <w:r w:rsidR="00CE7F7A">
              <w:rPr>
                <w:rFonts w:ascii="Corbel" w:eastAsia="MS Gothic" w:hAnsi="Corbel"/>
                <w:sz w:val="16"/>
                <w:szCs w:val="16"/>
              </w:rPr>
              <w:t>.</w:t>
            </w:r>
          </w:p>
          <w:p w14:paraId="41D41C91" w14:textId="77777777" w:rsidR="007650B2" w:rsidRPr="001A17B8" w:rsidRDefault="007650B2" w:rsidP="001C76A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41D07CCD" w14:textId="1CE93E39" w:rsidR="001F5ADB" w:rsidRDefault="001F5ADB" w:rsidP="007650B2">
      <w:pPr>
        <w:spacing w:after="200" w:line="276" w:lineRule="auto"/>
      </w:pPr>
    </w:p>
    <w:p w14:paraId="7E1EC9BA" w14:textId="77777777" w:rsidR="0008796F" w:rsidRPr="00D51454" w:rsidRDefault="001F5ADB" w:rsidP="0008796F">
      <w:pPr>
        <w:suppressAutoHyphens/>
        <w:overflowPunct w:val="0"/>
        <w:autoSpaceDE w:val="0"/>
        <w:spacing w:line="276" w:lineRule="auto"/>
        <w:textAlignment w:val="baseline"/>
      </w:pPr>
      <w:r>
        <w:br w:type="page"/>
      </w: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08796F" w:rsidRPr="00CF3901" w14:paraId="4F683599" w14:textId="77777777" w:rsidTr="002E336D">
        <w:trPr>
          <w:trHeight w:val="454"/>
          <w:jc w:val="center"/>
        </w:trPr>
        <w:tc>
          <w:tcPr>
            <w:tcW w:w="9017" w:type="dxa"/>
            <w:gridSpan w:val="2"/>
            <w:shd w:val="clear" w:color="auto" w:fill="AE1E5F"/>
            <w:vAlign w:val="center"/>
          </w:tcPr>
          <w:p w14:paraId="02CFFC78" w14:textId="666F33BD" w:rsidR="0008796F" w:rsidRPr="0008796F" w:rsidRDefault="0008796F" w:rsidP="0008796F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08796F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lastRenderedPageBreak/>
              <w:t xml:space="preserve">Kerncompetentie 2: </w:t>
            </w:r>
            <w:r w:rsidR="00215E25" w:rsidRPr="00215E25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Ervaring met beheer, onderhoud en support van een financieel systeem</w:t>
            </w:r>
          </w:p>
          <w:p w14:paraId="42FBC2AD" w14:textId="4F85CE6C" w:rsidR="0008796F" w:rsidRPr="0008796F" w:rsidRDefault="00B147FD" w:rsidP="0008796F">
            <w:pPr>
              <w:spacing w:line="276" w:lineRule="auto"/>
              <w:jc w:val="both"/>
              <w:rPr>
                <w:rFonts w:ascii="Corbel" w:hAnsi="Corbel"/>
                <w:bCs/>
                <w:lang w:eastAsia="en-US"/>
              </w:rPr>
            </w:pPr>
            <w:r w:rsidRPr="00B147FD">
              <w:rPr>
                <w:rFonts w:ascii="Corbel" w:hAnsi="Corbel"/>
                <w:bCs/>
                <w:color w:val="FFFFFF" w:themeColor="background1"/>
                <w:lang w:eastAsia="en-US"/>
              </w:rPr>
              <w:t xml:space="preserve">Inschrijver heeft ervaring met het uitvoeren van updates, het oplossen van storingen, het bieden van support en het werken onder </w:t>
            </w:r>
            <w:proofErr w:type="spellStart"/>
            <w:r w:rsidRPr="00B147FD">
              <w:rPr>
                <w:rFonts w:ascii="Corbel" w:hAnsi="Corbel"/>
                <w:bCs/>
                <w:color w:val="FFFFFF" w:themeColor="background1"/>
                <w:lang w:eastAsia="en-US"/>
              </w:rPr>
              <w:t>SLA’s</w:t>
            </w:r>
            <w:proofErr w:type="spellEnd"/>
            <w:r w:rsidRPr="00B147FD">
              <w:rPr>
                <w:rFonts w:ascii="Corbel" w:hAnsi="Corbel"/>
                <w:bCs/>
                <w:color w:val="FFFFFF" w:themeColor="background1"/>
                <w:lang w:eastAsia="en-US"/>
              </w:rPr>
              <w:t xml:space="preserve"> voor een operationeel financieel systeem.</w:t>
            </w:r>
          </w:p>
        </w:tc>
      </w:tr>
      <w:tr w:rsidR="0008796F" w:rsidRPr="001A17B8" w14:paraId="7EB1A11A" w14:textId="77777777" w:rsidTr="002E336D">
        <w:trPr>
          <w:jc w:val="center"/>
        </w:trPr>
        <w:tc>
          <w:tcPr>
            <w:tcW w:w="5076" w:type="dxa"/>
            <w:shd w:val="clear" w:color="auto" w:fill="auto"/>
          </w:tcPr>
          <w:p w14:paraId="6BDD04BF" w14:textId="77777777" w:rsidR="0008796F" w:rsidRPr="001A17B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190C0F3F" w14:textId="77777777" w:rsidR="0008796F" w:rsidRPr="001A17B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8796F" w:rsidRPr="001A17B8" w14:paraId="33078A77" w14:textId="77777777" w:rsidTr="002E336D">
        <w:trPr>
          <w:jc w:val="center"/>
        </w:trPr>
        <w:tc>
          <w:tcPr>
            <w:tcW w:w="5076" w:type="dxa"/>
            <w:shd w:val="clear" w:color="auto" w:fill="auto"/>
          </w:tcPr>
          <w:p w14:paraId="7F7E4BA4" w14:textId="77777777" w:rsidR="0008796F" w:rsidRPr="001A17B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2B28D3AE" w14:textId="77777777" w:rsidR="0008796F" w:rsidRPr="001E36FF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584D92DA" w14:textId="77777777" w:rsidR="0008796F" w:rsidRPr="001A17B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8796F" w:rsidRPr="001A17B8" w14:paraId="7D596289" w14:textId="77777777" w:rsidTr="002E336D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4357C5D5" w14:textId="77777777" w:rsidR="0008796F" w:rsidRPr="001A17B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194D449D" w14:textId="77777777" w:rsidR="0008796F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44DF268" w14:textId="77777777" w:rsidR="0008796F" w:rsidRPr="001A17B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8796F" w:rsidRPr="001A17B8" w14:paraId="71795BB4" w14:textId="77777777" w:rsidTr="002E336D">
        <w:trPr>
          <w:jc w:val="center"/>
        </w:trPr>
        <w:tc>
          <w:tcPr>
            <w:tcW w:w="5076" w:type="dxa"/>
            <w:shd w:val="clear" w:color="auto" w:fill="auto"/>
          </w:tcPr>
          <w:p w14:paraId="69260B0B" w14:textId="77777777" w:rsidR="0008796F" w:rsidRPr="001A17B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738286C6" w14:textId="77777777" w:rsidR="0008796F" w:rsidRPr="001A17B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8796F" w:rsidRPr="001A17B8" w14:paraId="03420266" w14:textId="77777777" w:rsidTr="002E336D">
        <w:trPr>
          <w:jc w:val="center"/>
        </w:trPr>
        <w:tc>
          <w:tcPr>
            <w:tcW w:w="5076" w:type="dxa"/>
            <w:shd w:val="clear" w:color="auto" w:fill="auto"/>
          </w:tcPr>
          <w:p w14:paraId="57BFF94E" w14:textId="77777777" w:rsidR="0008796F" w:rsidRPr="001A17B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7ACC1B58" w14:textId="77777777" w:rsidR="0008796F" w:rsidRPr="001A17B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8796F" w:rsidRPr="001A17B8" w14:paraId="4173FAF7" w14:textId="77777777" w:rsidTr="002E336D">
        <w:trPr>
          <w:jc w:val="center"/>
        </w:trPr>
        <w:tc>
          <w:tcPr>
            <w:tcW w:w="5076" w:type="dxa"/>
            <w:shd w:val="clear" w:color="auto" w:fill="auto"/>
          </w:tcPr>
          <w:p w14:paraId="1662A73F" w14:textId="77777777" w:rsidR="0008796F" w:rsidRPr="001A17B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61B6EB76" w14:textId="77777777" w:rsidR="0008796F" w:rsidRPr="001A17B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8796F" w:rsidRPr="001A17B8" w14:paraId="22C6824D" w14:textId="77777777" w:rsidTr="002E336D">
        <w:trPr>
          <w:jc w:val="center"/>
        </w:trPr>
        <w:tc>
          <w:tcPr>
            <w:tcW w:w="5076" w:type="dxa"/>
            <w:shd w:val="clear" w:color="auto" w:fill="auto"/>
          </w:tcPr>
          <w:p w14:paraId="196F9B31" w14:textId="77777777" w:rsidR="0008796F" w:rsidRPr="005128BC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5128BC">
              <w:rPr>
                <w:rFonts w:ascii="Corbel" w:hAnsi="Corbel"/>
                <w:sz w:val="16"/>
                <w:szCs w:val="16"/>
              </w:rPr>
              <w:t>Indien de referentie-opdracht is uitgevoerd door een specifieke deelnemer aan Samenwerkingsverband of specifieke Derde waarop door Inschrijver een beroep wordt gedaan: welke entiteit heeft deze referentie-opdracht uitgevoerd?</w:t>
            </w:r>
          </w:p>
        </w:tc>
        <w:tc>
          <w:tcPr>
            <w:tcW w:w="3941" w:type="dxa"/>
            <w:shd w:val="clear" w:color="auto" w:fill="auto"/>
          </w:tcPr>
          <w:p w14:paraId="69A168E3" w14:textId="77777777" w:rsidR="0008796F" w:rsidRPr="001A17B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041AE3E" w14:textId="77777777" w:rsidR="0008796F" w:rsidRPr="001A17B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8796F" w:rsidRPr="001A17B8" w14:paraId="508C3943" w14:textId="77777777" w:rsidTr="002E336D">
        <w:trPr>
          <w:jc w:val="center"/>
        </w:trPr>
        <w:tc>
          <w:tcPr>
            <w:tcW w:w="5076" w:type="dxa"/>
            <w:shd w:val="clear" w:color="auto" w:fill="auto"/>
          </w:tcPr>
          <w:p w14:paraId="34818E87" w14:textId="77777777" w:rsidR="0008796F" w:rsidRPr="005128BC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5128BC">
              <w:rPr>
                <w:rFonts w:ascii="Corbel" w:hAnsi="Corbel"/>
                <w:sz w:val="16"/>
                <w:szCs w:val="16"/>
              </w:rPr>
              <w:t>Korte omschrijving van werkzaamheden waaruit de gevraagde kerncompetentie blijkt:</w:t>
            </w:r>
          </w:p>
          <w:p w14:paraId="6945A09D" w14:textId="77777777" w:rsidR="0008796F" w:rsidRPr="005128BC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F2FA37E" w14:textId="77777777" w:rsidR="0008796F" w:rsidRPr="005128BC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19FE74C" w14:textId="77777777" w:rsidR="0008796F" w:rsidRPr="005128BC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E79363B" w14:textId="77777777" w:rsidR="0008796F" w:rsidRPr="005128BC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0B227DA8" w14:textId="77777777" w:rsidR="0008796F" w:rsidRPr="005128BC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53B5233" w14:textId="77777777" w:rsidR="0008796F" w:rsidRPr="005128BC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41" w:type="dxa"/>
            <w:shd w:val="clear" w:color="auto" w:fill="auto"/>
          </w:tcPr>
          <w:p w14:paraId="0FCD42E6" w14:textId="77777777" w:rsidR="0008796F" w:rsidRPr="00376FA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8796F" w:rsidRPr="001A17B8" w14:paraId="2B65104D" w14:textId="77777777" w:rsidTr="002E336D">
        <w:trPr>
          <w:trHeight w:val="1402"/>
          <w:jc w:val="center"/>
        </w:trPr>
        <w:tc>
          <w:tcPr>
            <w:tcW w:w="5076" w:type="dxa"/>
            <w:shd w:val="clear" w:color="auto" w:fill="auto"/>
          </w:tcPr>
          <w:p w14:paraId="2E7D92A9" w14:textId="77777777" w:rsidR="0008796F" w:rsidRPr="005128BC" w:rsidRDefault="0008796F" w:rsidP="002E336D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128BC">
              <w:rPr>
                <w:rFonts w:ascii="Corbel" w:hAnsi="Corbel"/>
                <w:sz w:val="16"/>
                <w:szCs w:val="16"/>
              </w:rPr>
              <w:t>De gevraagde kerncompetentie is tot volle tevredenheid van de referentie-organisatie verricht in de periode van 36 maanden voorafgaand aan de sluitingsdatum voor het indienen van de Inschrijving. De complete referentie-opdracht hoeft nog niet volledig te zijn afgerond, maar de onderdelen waar de kerncompetentie betrekking op heeft moeten wel zijn uitgevoerd en geëvalueerd.</w:t>
            </w:r>
          </w:p>
        </w:tc>
        <w:tc>
          <w:tcPr>
            <w:tcW w:w="3941" w:type="dxa"/>
            <w:shd w:val="clear" w:color="auto" w:fill="auto"/>
          </w:tcPr>
          <w:p w14:paraId="227036A3" w14:textId="77777777" w:rsidR="0008796F" w:rsidRPr="00A019E4" w:rsidRDefault="003F71B4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2104221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96F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96F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45ECCB81" w14:textId="77777777" w:rsidR="0008796F" w:rsidRPr="00A019E4" w:rsidRDefault="003F71B4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299192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96F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96F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08796F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08796F" w:rsidRPr="00484BC6">
              <w:rPr>
                <w:rFonts w:ascii="Wingdings" w:eastAsia="Wingdings" w:hAnsi="Wingdings" w:cs="Wingdings"/>
                <w:sz w:val="16"/>
                <w:szCs w:val="16"/>
              </w:rPr>
              <w:t>à</w:t>
            </w:r>
            <w:r w:rsidR="0008796F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2847E7DC" w14:textId="77777777" w:rsidR="0008796F" w:rsidRPr="00A019E4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996AE26" w14:textId="77777777" w:rsidR="0008796F" w:rsidRPr="00A019E4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4A3CFBB" w14:textId="77777777" w:rsidR="0008796F" w:rsidRPr="00376FA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08796F" w:rsidRPr="001A17B8" w14:paraId="771D1E8B" w14:textId="77777777" w:rsidTr="002E336D">
        <w:trPr>
          <w:trHeight w:val="1402"/>
          <w:jc w:val="center"/>
        </w:trPr>
        <w:tc>
          <w:tcPr>
            <w:tcW w:w="5076" w:type="dxa"/>
            <w:shd w:val="clear" w:color="auto" w:fill="auto"/>
          </w:tcPr>
          <w:p w14:paraId="2B421E5D" w14:textId="77777777" w:rsidR="008F548C" w:rsidRPr="008F548C" w:rsidRDefault="008F548C" w:rsidP="008F548C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8F548C">
              <w:rPr>
                <w:rFonts w:ascii="Corbel" w:hAnsi="Corbel"/>
                <w:sz w:val="16"/>
                <w:szCs w:val="16"/>
              </w:rPr>
              <w:t>De opdracht is uitgevoerd voor een publieke organisatie (bij voorkeur een gemeente of gemeenschappelijke regeling) met minimaal 200 medewerkers.</w:t>
            </w:r>
          </w:p>
          <w:p w14:paraId="5F2F2BDE" w14:textId="633960C4" w:rsidR="0008796F" w:rsidRPr="005128BC" w:rsidRDefault="0008796F" w:rsidP="002E336D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41" w:type="dxa"/>
            <w:shd w:val="clear" w:color="auto" w:fill="auto"/>
          </w:tcPr>
          <w:p w14:paraId="2FB2D1F2" w14:textId="77777777" w:rsidR="0008796F" w:rsidRPr="00A019E4" w:rsidRDefault="003F71B4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666065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96F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96F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7A2CF2C6" w14:textId="77777777" w:rsidR="0008796F" w:rsidRPr="00A019E4" w:rsidRDefault="003F71B4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1661917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96F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96F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08796F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08796F" w:rsidRPr="00484BC6">
              <w:rPr>
                <w:rFonts w:ascii="Wingdings" w:eastAsia="Wingdings" w:hAnsi="Wingdings" w:cs="Wingdings"/>
                <w:sz w:val="16"/>
                <w:szCs w:val="16"/>
              </w:rPr>
              <w:t>à</w:t>
            </w:r>
            <w:r w:rsidR="0008796F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296A892C" w14:textId="77777777" w:rsidR="0008796F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</w:p>
        </w:tc>
      </w:tr>
      <w:tr w:rsidR="0008796F" w:rsidRPr="001A17B8" w14:paraId="63ED63C4" w14:textId="77777777" w:rsidTr="002E336D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3329B83A" w14:textId="77777777" w:rsidR="0008796F" w:rsidRPr="005128BC" w:rsidRDefault="0008796F" w:rsidP="002E336D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128BC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  <w:shd w:val="clear" w:color="auto" w:fill="auto"/>
          </w:tcPr>
          <w:p w14:paraId="628D5B1D" w14:textId="77777777" w:rsidR="0008796F" w:rsidRPr="00376FA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08796F" w:rsidRPr="001A17B8" w14:paraId="53409D10" w14:textId="77777777" w:rsidTr="002E336D">
        <w:trPr>
          <w:trHeight w:val="212"/>
          <w:jc w:val="center"/>
        </w:trPr>
        <w:tc>
          <w:tcPr>
            <w:tcW w:w="9017" w:type="dxa"/>
            <w:gridSpan w:val="2"/>
            <w:shd w:val="clear" w:color="auto" w:fill="auto"/>
          </w:tcPr>
          <w:p w14:paraId="25193630" w14:textId="77777777" w:rsidR="0008796F" w:rsidRPr="005128BC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5128BC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08796F" w:rsidRPr="001A17B8" w14:paraId="67418D80" w14:textId="77777777" w:rsidTr="002E336D">
        <w:trPr>
          <w:trHeight w:val="171"/>
          <w:jc w:val="center"/>
        </w:trPr>
        <w:tc>
          <w:tcPr>
            <w:tcW w:w="5076" w:type="dxa"/>
            <w:shd w:val="clear" w:color="auto" w:fill="auto"/>
          </w:tcPr>
          <w:p w14:paraId="70D64F8B" w14:textId="77777777" w:rsidR="0008796F" w:rsidRPr="005128BC" w:rsidRDefault="0008796F" w:rsidP="002E336D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5128BC">
              <w:rPr>
                <w:rFonts w:ascii="Corbel" w:hAnsi="Corbel"/>
                <w:sz w:val="16"/>
                <w:szCs w:val="16"/>
                <w:lang w:val="nl-NL"/>
              </w:rPr>
              <w:t xml:space="preserve">Inschrijver verklaart, door het naar volle tevredenheid uitvoeren van deze referentie-opdracht, ervaring te hebben met bovengenoemde kerncompetentie. </w:t>
            </w:r>
          </w:p>
          <w:p w14:paraId="68B67471" w14:textId="77777777" w:rsidR="0008796F" w:rsidRPr="005128BC" w:rsidRDefault="0008796F" w:rsidP="002E336D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3A9DF116" w14:textId="77777777" w:rsidR="0008796F" w:rsidRPr="005128BC" w:rsidRDefault="0008796F" w:rsidP="002E336D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5128BC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Dit kan bij de referent worden geverifieerd zonder voorafgaande toestemming – de referent hoeft deze verklaring niet te ondertekenen. </w:t>
            </w:r>
          </w:p>
        </w:tc>
        <w:tc>
          <w:tcPr>
            <w:tcW w:w="3941" w:type="dxa"/>
            <w:shd w:val="clear" w:color="auto" w:fill="auto"/>
          </w:tcPr>
          <w:p w14:paraId="5836B142" w14:textId="77777777" w:rsidR="0008796F" w:rsidRPr="00A019E4" w:rsidRDefault="003F71B4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566154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96F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96F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453B09C4" w14:textId="77777777" w:rsidR="0008796F" w:rsidRPr="001A17B8" w:rsidRDefault="003F71B4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872948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96F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08796F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08796F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08796F" w:rsidRPr="00484BC6">
              <w:rPr>
                <w:rFonts w:ascii="Wingdings" w:eastAsia="Wingdings" w:hAnsi="Wingdings" w:cs="Wingdings"/>
                <w:sz w:val="16"/>
                <w:szCs w:val="16"/>
              </w:rPr>
              <w:t>à</w:t>
            </w:r>
            <w:r w:rsidR="0008796F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04F2876A" w14:textId="77777777" w:rsidR="0008796F" w:rsidRPr="001A17B8" w:rsidRDefault="0008796F" w:rsidP="002E336D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3B04BFD6" w14:textId="40AD1279" w:rsidR="00EC532C" w:rsidRDefault="00EC532C" w:rsidP="0008796F">
      <w:pPr>
        <w:spacing w:after="200" w:line="276" w:lineRule="auto"/>
      </w:pPr>
    </w:p>
    <w:p w14:paraId="4AAA7EE7" w14:textId="77777777" w:rsidR="00EC532C" w:rsidRDefault="00EC532C">
      <w:pPr>
        <w:spacing w:after="200" w:line="276" w:lineRule="auto"/>
      </w:pPr>
      <w:r>
        <w:br w:type="page"/>
      </w:r>
    </w:p>
    <w:tbl>
      <w:tblPr>
        <w:tblW w:w="9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076"/>
        <w:gridCol w:w="3941"/>
      </w:tblGrid>
      <w:tr w:rsidR="00EC532C" w:rsidRPr="00CF3901" w14:paraId="4CA8B7B5" w14:textId="77777777" w:rsidTr="00B06775">
        <w:trPr>
          <w:trHeight w:val="454"/>
          <w:jc w:val="center"/>
        </w:trPr>
        <w:tc>
          <w:tcPr>
            <w:tcW w:w="9017" w:type="dxa"/>
            <w:gridSpan w:val="2"/>
            <w:shd w:val="clear" w:color="auto" w:fill="AE1E5F"/>
            <w:vAlign w:val="center"/>
          </w:tcPr>
          <w:p w14:paraId="6BF9B040" w14:textId="77777777" w:rsidR="00EC532C" w:rsidRDefault="00EC532C" w:rsidP="00B147FD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</w:pPr>
            <w:r w:rsidRPr="0008796F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lastRenderedPageBreak/>
              <w:t xml:space="preserve">Kerncompetentie </w:t>
            </w:r>
            <w:r w:rsidR="00B147FD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3</w:t>
            </w:r>
            <w:r w:rsidRPr="0008796F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 xml:space="preserve">: </w:t>
            </w:r>
            <w:r w:rsidRPr="00EC532C">
              <w:rPr>
                <w:rFonts w:ascii="Corbel" w:hAnsi="Corbel"/>
                <w:b/>
                <w:color w:val="FFFFFF" w:themeColor="background1"/>
                <w:sz w:val="16"/>
                <w:szCs w:val="16"/>
              </w:rPr>
              <w:t>Ervaring met het koppelen van applicaties aan een financieel systeem</w:t>
            </w:r>
          </w:p>
          <w:p w14:paraId="698273FE" w14:textId="5742EEF4" w:rsidR="00B147FD" w:rsidRPr="00B147FD" w:rsidRDefault="00B147FD" w:rsidP="00B147FD">
            <w:pPr>
              <w:autoSpaceDE w:val="0"/>
              <w:autoSpaceDN w:val="0"/>
              <w:adjustRightInd w:val="0"/>
              <w:spacing w:line="276" w:lineRule="auto"/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</w:pPr>
            <w:r w:rsidRPr="00B147FD">
              <w:rPr>
                <w:rFonts w:ascii="Corbel" w:hAnsi="Corbel"/>
                <w:bCs/>
                <w:color w:val="FFFFFF" w:themeColor="background1"/>
                <w:sz w:val="16"/>
                <w:szCs w:val="16"/>
              </w:rPr>
              <w:t>Inschrijver toont aan ervaring te hebben met het realiseren van koppelingen tussen het financieel systeem en systemen zoals HRM, contractmanagement of e-facturatie.</w:t>
            </w:r>
          </w:p>
        </w:tc>
      </w:tr>
      <w:tr w:rsidR="00EC532C" w:rsidRPr="001A17B8" w14:paraId="18F9EB16" w14:textId="77777777" w:rsidTr="00B06775">
        <w:trPr>
          <w:jc w:val="center"/>
        </w:trPr>
        <w:tc>
          <w:tcPr>
            <w:tcW w:w="5076" w:type="dxa"/>
            <w:shd w:val="clear" w:color="auto" w:fill="auto"/>
          </w:tcPr>
          <w:p w14:paraId="7F9C6BD3" w14:textId="77777777" w:rsidR="00EC532C" w:rsidRPr="001A17B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2EE16C06" w14:textId="77777777" w:rsidR="00EC532C" w:rsidRPr="001A17B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EC532C" w:rsidRPr="001A17B8" w14:paraId="39F2F063" w14:textId="77777777" w:rsidTr="00B06775">
        <w:trPr>
          <w:jc w:val="center"/>
        </w:trPr>
        <w:tc>
          <w:tcPr>
            <w:tcW w:w="5076" w:type="dxa"/>
            <w:shd w:val="clear" w:color="auto" w:fill="auto"/>
          </w:tcPr>
          <w:p w14:paraId="46BC7AB7" w14:textId="77777777" w:rsidR="00EC532C" w:rsidRPr="001A17B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 xml:space="preserve">Adresgegevens </w:t>
            </w:r>
            <w:r>
              <w:rPr>
                <w:rFonts w:ascii="Corbel" w:hAnsi="Corbel"/>
                <w:sz w:val="16"/>
                <w:szCs w:val="16"/>
              </w:rPr>
              <w:t>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47BCA282" w14:textId="77777777" w:rsidR="00EC532C" w:rsidRPr="001E36FF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AB341E0" w14:textId="77777777" w:rsidR="00EC532C" w:rsidRPr="001A17B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EC532C" w:rsidRPr="001A17B8" w14:paraId="46A09D69" w14:textId="77777777" w:rsidTr="00B06775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37FCE0C7" w14:textId="77777777" w:rsidR="00EC532C" w:rsidRPr="001A17B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Activiteiten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7B4811D3" w14:textId="77777777" w:rsidR="00EC532C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16E0BC33" w14:textId="77777777" w:rsidR="00EC532C" w:rsidRPr="001A17B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EC532C" w:rsidRPr="001A17B8" w14:paraId="4E08A5C7" w14:textId="77777777" w:rsidTr="00B06775">
        <w:trPr>
          <w:jc w:val="center"/>
        </w:trPr>
        <w:tc>
          <w:tcPr>
            <w:tcW w:w="5076" w:type="dxa"/>
            <w:shd w:val="clear" w:color="auto" w:fill="auto"/>
          </w:tcPr>
          <w:p w14:paraId="1AC3976B" w14:textId="77777777" w:rsidR="00EC532C" w:rsidRPr="001A17B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>Naam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5C94A847" w14:textId="77777777" w:rsidR="00EC532C" w:rsidRPr="001A17B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EC532C" w:rsidRPr="001A17B8" w14:paraId="4826CEC0" w14:textId="77777777" w:rsidTr="00B06775">
        <w:trPr>
          <w:jc w:val="center"/>
        </w:trPr>
        <w:tc>
          <w:tcPr>
            <w:tcW w:w="5076" w:type="dxa"/>
            <w:shd w:val="clear" w:color="auto" w:fill="auto"/>
          </w:tcPr>
          <w:p w14:paraId="3CCC920B" w14:textId="77777777" w:rsidR="00EC532C" w:rsidRPr="001A17B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Telefoonn</w:t>
            </w:r>
            <w:r>
              <w:rPr>
                <w:rFonts w:ascii="Corbel" w:hAnsi="Corbel"/>
                <w:sz w:val="16"/>
                <w:szCs w:val="16"/>
              </w:rPr>
              <w:t>ummer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0F0B862B" w14:textId="77777777" w:rsidR="00EC532C" w:rsidRPr="001A17B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EC532C" w:rsidRPr="001A17B8" w14:paraId="7E2BB753" w14:textId="77777777" w:rsidTr="00B06775">
        <w:trPr>
          <w:jc w:val="center"/>
        </w:trPr>
        <w:tc>
          <w:tcPr>
            <w:tcW w:w="5076" w:type="dxa"/>
            <w:shd w:val="clear" w:color="auto" w:fill="auto"/>
          </w:tcPr>
          <w:p w14:paraId="13D67F42" w14:textId="77777777" w:rsidR="00EC532C" w:rsidRPr="001A17B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A17B8">
              <w:rPr>
                <w:rFonts w:ascii="Corbel" w:hAnsi="Corbel"/>
                <w:sz w:val="16"/>
                <w:szCs w:val="16"/>
              </w:rPr>
              <w:t>E</w:t>
            </w:r>
            <w:r>
              <w:rPr>
                <w:rFonts w:ascii="Corbel" w:hAnsi="Corbel"/>
                <w:sz w:val="16"/>
                <w:szCs w:val="16"/>
              </w:rPr>
              <w:t>-mail contactpersoon referentie-</w:t>
            </w:r>
            <w:r w:rsidRPr="001A17B8">
              <w:rPr>
                <w:rFonts w:ascii="Corbel" w:hAnsi="Corbel"/>
                <w:sz w:val="16"/>
                <w:szCs w:val="16"/>
              </w:rPr>
              <w:t>organisatie</w:t>
            </w:r>
          </w:p>
        </w:tc>
        <w:tc>
          <w:tcPr>
            <w:tcW w:w="3941" w:type="dxa"/>
            <w:shd w:val="clear" w:color="auto" w:fill="auto"/>
          </w:tcPr>
          <w:p w14:paraId="26DCC2D9" w14:textId="77777777" w:rsidR="00EC532C" w:rsidRPr="001A17B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EC532C" w:rsidRPr="001A17B8" w14:paraId="3A8051AE" w14:textId="77777777" w:rsidTr="00B06775">
        <w:trPr>
          <w:jc w:val="center"/>
        </w:trPr>
        <w:tc>
          <w:tcPr>
            <w:tcW w:w="5076" w:type="dxa"/>
            <w:shd w:val="clear" w:color="auto" w:fill="auto"/>
          </w:tcPr>
          <w:p w14:paraId="6E24E9B4" w14:textId="77777777" w:rsidR="00EC532C" w:rsidRPr="005128BC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5128BC">
              <w:rPr>
                <w:rFonts w:ascii="Corbel" w:hAnsi="Corbel"/>
                <w:sz w:val="16"/>
                <w:szCs w:val="16"/>
              </w:rPr>
              <w:t>Indien de referentie-opdracht is uitgevoerd door een specifieke deelnemer aan Samenwerkingsverband of specifieke Derde waarop door Inschrijver een beroep wordt gedaan: welke entiteit heeft deze referentie-opdracht uitgevoerd?</w:t>
            </w:r>
          </w:p>
        </w:tc>
        <w:tc>
          <w:tcPr>
            <w:tcW w:w="3941" w:type="dxa"/>
            <w:shd w:val="clear" w:color="auto" w:fill="auto"/>
          </w:tcPr>
          <w:p w14:paraId="192696A7" w14:textId="77777777" w:rsidR="00EC532C" w:rsidRPr="001A17B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86E4CAC" w14:textId="77777777" w:rsidR="00EC532C" w:rsidRPr="001A17B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EC532C" w:rsidRPr="001A17B8" w14:paraId="1F10B4B3" w14:textId="77777777" w:rsidTr="00B06775">
        <w:trPr>
          <w:jc w:val="center"/>
        </w:trPr>
        <w:tc>
          <w:tcPr>
            <w:tcW w:w="5076" w:type="dxa"/>
            <w:shd w:val="clear" w:color="auto" w:fill="auto"/>
          </w:tcPr>
          <w:p w14:paraId="67CA48F7" w14:textId="77777777" w:rsidR="00EC532C" w:rsidRPr="005128BC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5128BC">
              <w:rPr>
                <w:rFonts w:ascii="Corbel" w:hAnsi="Corbel"/>
                <w:sz w:val="16"/>
                <w:szCs w:val="16"/>
              </w:rPr>
              <w:t>Korte omschrijving van werkzaamheden waaruit de gevraagde kerncompetentie blijkt:</w:t>
            </w:r>
          </w:p>
          <w:p w14:paraId="565E13E1" w14:textId="77777777" w:rsidR="00EC532C" w:rsidRPr="005128BC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722D8B02" w14:textId="77777777" w:rsidR="00EC532C" w:rsidRPr="005128BC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83AB79F" w14:textId="77777777" w:rsidR="00EC532C" w:rsidRPr="005128BC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FA33E2E" w14:textId="77777777" w:rsidR="00EC532C" w:rsidRPr="005128BC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4954860" w14:textId="77777777" w:rsidR="00EC532C" w:rsidRPr="005128BC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3E06404D" w14:textId="77777777" w:rsidR="00EC532C" w:rsidRPr="005128BC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41" w:type="dxa"/>
            <w:shd w:val="clear" w:color="auto" w:fill="auto"/>
          </w:tcPr>
          <w:p w14:paraId="10DD9102" w14:textId="77777777" w:rsidR="00EC532C" w:rsidRPr="00376FA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E36FF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EC532C" w:rsidRPr="001A17B8" w14:paraId="3A2764E0" w14:textId="77777777" w:rsidTr="00B06775">
        <w:trPr>
          <w:trHeight w:val="1402"/>
          <w:jc w:val="center"/>
        </w:trPr>
        <w:tc>
          <w:tcPr>
            <w:tcW w:w="5076" w:type="dxa"/>
            <w:shd w:val="clear" w:color="auto" w:fill="auto"/>
          </w:tcPr>
          <w:p w14:paraId="5EF0E8A1" w14:textId="77777777" w:rsidR="00EC532C" w:rsidRPr="005128BC" w:rsidRDefault="00EC532C" w:rsidP="00B06775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128BC">
              <w:rPr>
                <w:rFonts w:ascii="Corbel" w:hAnsi="Corbel"/>
                <w:sz w:val="16"/>
                <w:szCs w:val="16"/>
              </w:rPr>
              <w:t>De gevraagde kerncompetentie is tot volle tevredenheid van de referentie-organisatie verricht in de periode van 36 maanden voorafgaand aan de sluitingsdatum voor het indienen van de Inschrijving. De complete referentie-opdracht hoeft nog niet volledig te zijn afgerond, maar de onderdelen waar de kerncompetentie betrekking op heeft moeten wel zijn uitgevoerd en geëvalueerd.</w:t>
            </w:r>
          </w:p>
        </w:tc>
        <w:tc>
          <w:tcPr>
            <w:tcW w:w="3941" w:type="dxa"/>
            <w:shd w:val="clear" w:color="auto" w:fill="auto"/>
          </w:tcPr>
          <w:p w14:paraId="5B194BC4" w14:textId="77777777" w:rsidR="00EC532C" w:rsidRPr="00A019E4" w:rsidRDefault="003F71B4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329650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532C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EC532C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747C91E4" w14:textId="77777777" w:rsidR="00EC532C" w:rsidRPr="00A019E4" w:rsidRDefault="003F71B4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468014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532C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EC532C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EC532C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EC532C" w:rsidRPr="00484BC6">
              <w:rPr>
                <w:rFonts w:ascii="Wingdings" w:eastAsia="Wingdings" w:hAnsi="Wingdings" w:cs="Wingdings"/>
                <w:sz w:val="16"/>
                <w:szCs w:val="16"/>
              </w:rPr>
              <w:t>à</w:t>
            </w:r>
            <w:r w:rsidR="00EC532C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69F5C30C" w14:textId="77777777" w:rsidR="00EC532C" w:rsidRPr="00A019E4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1448A0DE" w14:textId="77777777" w:rsidR="00EC532C" w:rsidRPr="00A019E4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15021A4" w14:textId="77777777" w:rsidR="00EC532C" w:rsidRPr="00376FA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EC532C" w:rsidRPr="001A17B8" w14:paraId="382AB6FD" w14:textId="77777777" w:rsidTr="00B06775">
        <w:trPr>
          <w:trHeight w:val="1402"/>
          <w:jc w:val="center"/>
        </w:trPr>
        <w:tc>
          <w:tcPr>
            <w:tcW w:w="5076" w:type="dxa"/>
            <w:shd w:val="clear" w:color="auto" w:fill="auto"/>
          </w:tcPr>
          <w:p w14:paraId="3658635A" w14:textId="77777777" w:rsidR="008F548C" w:rsidRPr="008F548C" w:rsidRDefault="008F548C" w:rsidP="008F548C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8F548C">
              <w:rPr>
                <w:rFonts w:ascii="Corbel" w:hAnsi="Corbel"/>
                <w:sz w:val="16"/>
                <w:szCs w:val="16"/>
              </w:rPr>
              <w:t>De opdracht is uitgevoerd voor een publieke organisatie (bij voorkeur een gemeente of gemeenschappelijke regeling) met minimaal 200 medewerkers.</w:t>
            </w:r>
          </w:p>
          <w:p w14:paraId="1455A61E" w14:textId="3B0B2A09" w:rsidR="00EC532C" w:rsidRPr="005128BC" w:rsidRDefault="00EC532C" w:rsidP="00B06775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941" w:type="dxa"/>
            <w:shd w:val="clear" w:color="auto" w:fill="auto"/>
          </w:tcPr>
          <w:p w14:paraId="34D27DFA" w14:textId="77777777" w:rsidR="00EC532C" w:rsidRPr="00A019E4" w:rsidRDefault="003F71B4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557402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532C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EC532C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0A37B8B0" w14:textId="77777777" w:rsidR="00EC532C" w:rsidRPr="00A019E4" w:rsidRDefault="003F71B4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1663661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532C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EC532C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EC532C" w:rsidRPr="00A019E4">
              <w:rPr>
                <w:rFonts w:ascii="Corbel" w:hAnsi="Corbel"/>
                <w:sz w:val="16"/>
                <w:szCs w:val="16"/>
              </w:rPr>
              <w:t xml:space="preserve"> </w:t>
            </w:r>
            <w:r w:rsidR="00EC532C" w:rsidRPr="00484BC6">
              <w:rPr>
                <w:rFonts w:ascii="Wingdings" w:eastAsia="Wingdings" w:hAnsi="Wingdings" w:cs="Wingdings"/>
                <w:sz w:val="16"/>
                <w:szCs w:val="16"/>
              </w:rPr>
              <w:t>à</w:t>
            </w:r>
            <w:r w:rsidR="00EC532C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16B4FBC0" w14:textId="77777777" w:rsidR="00EC532C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</w:p>
        </w:tc>
      </w:tr>
      <w:tr w:rsidR="00EC532C" w:rsidRPr="001A17B8" w14:paraId="2BF78CAE" w14:textId="77777777" w:rsidTr="00B06775">
        <w:trPr>
          <w:trHeight w:val="507"/>
          <w:jc w:val="center"/>
        </w:trPr>
        <w:tc>
          <w:tcPr>
            <w:tcW w:w="5076" w:type="dxa"/>
            <w:shd w:val="clear" w:color="auto" w:fill="auto"/>
          </w:tcPr>
          <w:p w14:paraId="59BAD144" w14:textId="77777777" w:rsidR="00EC532C" w:rsidRPr="005128BC" w:rsidRDefault="00EC532C" w:rsidP="00B06775">
            <w:pPr>
              <w:spacing w:line="276" w:lineRule="auto"/>
              <w:rPr>
                <w:rFonts w:ascii="Corbel" w:hAnsi="Corbel"/>
                <w:sz w:val="16"/>
                <w:szCs w:val="16"/>
              </w:rPr>
            </w:pPr>
            <w:r w:rsidRPr="005128BC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</w:tc>
        <w:tc>
          <w:tcPr>
            <w:tcW w:w="3941" w:type="dxa"/>
            <w:shd w:val="clear" w:color="auto" w:fill="auto"/>
          </w:tcPr>
          <w:p w14:paraId="6EFAF0DF" w14:textId="77777777" w:rsidR="00EC532C" w:rsidRPr="00376FA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  <w:highlight w:val="lightGray"/>
              </w:rPr>
            </w:pPr>
            <w:r w:rsidRPr="001A17B8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EC532C" w:rsidRPr="001A17B8" w14:paraId="7884A723" w14:textId="77777777" w:rsidTr="00B06775">
        <w:trPr>
          <w:trHeight w:val="212"/>
          <w:jc w:val="center"/>
        </w:trPr>
        <w:tc>
          <w:tcPr>
            <w:tcW w:w="9017" w:type="dxa"/>
            <w:gridSpan w:val="2"/>
            <w:shd w:val="clear" w:color="auto" w:fill="auto"/>
          </w:tcPr>
          <w:p w14:paraId="52DCB7D1" w14:textId="77777777" w:rsidR="00EC532C" w:rsidRPr="005128BC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 w:val="16"/>
                <w:szCs w:val="16"/>
              </w:rPr>
            </w:pPr>
            <w:r w:rsidRPr="005128BC">
              <w:rPr>
                <w:rFonts w:ascii="Corbel" w:hAnsi="Corbel"/>
                <w:b/>
                <w:sz w:val="16"/>
                <w:szCs w:val="16"/>
              </w:rPr>
              <w:t>Tevredenheid referent</w:t>
            </w:r>
          </w:p>
        </w:tc>
      </w:tr>
      <w:tr w:rsidR="00EC532C" w:rsidRPr="001A17B8" w14:paraId="31FCFB02" w14:textId="77777777" w:rsidTr="00B06775">
        <w:trPr>
          <w:trHeight w:val="171"/>
          <w:jc w:val="center"/>
        </w:trPr>
        <w:tc>
          <w:tcPr>
            <w:tcW w:w="5076" w:type="dxa"/>
            <w:shd w:val="clear" w:color="auto" w:fill="auto"/>
          </w:tcPr>
          <w:p w14:paraId="140CDE3B" w14:textId="77777777" w:rsidR="00EC532C" w:rsidRPr="005128BC" w:rsidRDefault="00EC532C" w:rsidP="00B06775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5128BC">
              <w:rPr>
                <w:rFonts w:ascii="Corbel" w:hAnsi="Corbel"/>
                <w:sz w:val="16"/>
                <w:szCs w:val="16"/>
                <w:lang w:val="nl-NL"/>
              </w:rPr>
              <w:t xml:space="preserve">Inschrijver verklaart, door het naar volle tevredenheid uitvoeren van deze referentie-opdracht, ervaring te hebben met bovengenoemde kerncompetentie. </w:t>
            </w:r>
          </w:p>
          <w:p w14:paraId="4CB6424B" w14:textId="77777777" w:rsidR="00EC532C" w:rsidRPr="005128BC" w:rsidRDefault="00EC532C" w:rsidP="00B06775">
            <w:pPr>
              <w:pStyle w:val="Lijstalinea1"/>
              <w:spacing w:line="276" w:lineRule="auto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071A0E51" w14:textId="77777777" w:rsidR="00EC532C" w:rsidRPr="005128BC" w:rsidRDefault="00EC532C" w:rsidP="00B06775">
            <w:pPr>
              <w:pStyle w:val="Lijstalinea1"/>
              <w:spacing w:line="276" w:lineRule="auto"/>
              <w:ind w:left="0"/>
              <w:rPr>
                <w:rFonts w:ascii="Corbel" w:hAnsi="Corbel"/>
                <w:b/>
                <w:sz w:val="16"/>
                <w:szCs w:val="16"/>
                <w:lang w:val="nl-NL"/>
              </w:rPr>
            </w:pPr>
            <w:r w:rsidRPr="005128BC">
              <w:rPr>
                <w:rFonts w:ascii="Corbel" w:hAnsi="Corbel"/>
                <w:b/>
                <w:sz w:val="16"/>
                <w:szCs w:val="16"/>
                <w:lang w:val="nl-NL"/>
              </w:rPr>
              <w:t xml:space="preserve">Dit kan bij de referent worden geverifieerd zonder voorafgaande toestemming – de referent hoeft deze verklaring niet te ondertekenen. </w:t>
            </w:r>
          </w:p>
        </w:tc>
        <w:tc>
          <w:tcPr>
            <w:tcW w:w="3941" w:type="dxa"/>
            <w:shd w:val="clear" w:color="auto" w:fill="auto"/>
          </w:tcPr>
          <w:p w14:paraId="0DA3EF74" w14:textId="77777777" w:rsidR="00EC532C" w:rsidRPr="00A019E4" w:rsidRDefault="003F71B4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eastAsia="MS Gothic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440527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532C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EC532C" w:rsidRPr="00A019E4">
              <w:rPr>
                <w:rFonts w:ascii="Corbel" w:eastAsia="MS Gothic" w:hAnsi="Corbel"/>
                <w:sz w:val="16"/>
                <w:szCs w:val="16"/>
              </w:rPr>
              <w:t xml:space="preserve"> Ja</w:t>
            </w:r>
          </w:p>
          <w:p w14:paraId="6525E731" w14:textId="77777777" w:rsidR="00EC532C" w:rsidRPr="001A17B8" w:rsidRDefault="003F71B4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  <w:sdt>
              <w:sdtPr>
                <w:rPr>
                  <w:rFonts w:ascii="Corbel" w:eastAsia="MS Gothic" w:hAnsi="Corbel"/>
                  <w:sz w:val="16"/>
                  <w:szCs w:val="16"/>
                </w:rPr>
                <w:id w:val="-2129453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532C" w:rsidRPr="00A019E4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EC532C" w:rsidRPr="00A019E4">
              <w:rPr>
                <w:rFonts w:ascii="Corbel" w:eastAsia="MS Gothic" w:hAnsi="Corbel"/>
                <w:sz w:val="16"/>
                <w:szCs w:val="16"/>
              </w:rPr>
              <w:t xml:space="preserve"> Nee</w:t>
            </w:r>
            <w:r w:rsidR="00EC532C" w:rsidRPr="001A17B8">
              <w:rPr>
                <w:rFonts w:ascii="Corbel" w:hAnsi="Corbel"/>
                <w:sz w:val="16"/>
                <w:szCs w:val="16"/>
              </w:rPr>
              <w:t xml:space="preserve"> </w:t>
            </w:r>
            <w:r w:rsidR="00EC532C" w:rsidRPr="00484BC6">
              <w:rPr>
                <w:rFonts w:ascii="Wingdings" w:eastAsia="Wingdings" w:hAnsi="Wingdings" w:cs="Wingdings"/>
                <w:sz w:val="16"/>
                <w:szCs w:val="16"/>
              </w:rPr>
              <w:t>à</w:t>
            </w:r>
            <w:r w:rsidR="00EC532C">
              <w:rPr>
                <w:rFonts w:ascii="Corbel" w:eastAsia="MS Gothic" w:hAnsi="Corbel"/>
                <w:sz w:val="16"/>
                <w:szCs w:val="16"/>
              </w:rPr>
              <w:t xml:space="preserve"> dan voldoet de referentie niet aan de eisen en leidt dit tot uitsluiting.</w:t>
            </w:r>
          </w:p>
          <w:p w14:paraId="7A232986" w14:textId="77777777" w:rsidR="00EC532C" w:rsidRPr="001A17B8" w:rsidRDefault="00EC532C" w:rsidP="00B06775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75650CE8" w14:textId="77777777" w:rsidR="001F5ADB" w:rsidRDefault="001F5ADB" w:rsidP="0008796F">
      <w:pPr>
        <w:spacing w:after="200" w:line="276" w:lineRule="auto"/>
      </w:pPr>
    </w:p>
    <w:sectPr w:rsidR="001F5ADB" w:rsidSect="00847320">
      <w:footerReference w:type="default" r:id="rId10"/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E320E" w14:textId="77777777" w:rsidR="003746DB" w:rsidRDefault="003746DB" w:rsidP="00A57DF0">
      <w:pPr>
        <w:spacing w:line="240" w:lineRule="auto"/>
      </w:pPr>
      <w:r>
        <w:separator/>
      </w:r>
    </w:p>
  </w:endnote>
  <w:endnote w:type="continuationSeparator" w:id="0">
    <w:p w14:paraId="589B5854" w14:textId="77777777" w:rsidR="003746DB" w:rsidRDefault="003746DB" w:rsidP="00A57D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-277105462"/>
      <w:docPartObj>
        <w:docPartGallery w:val="Page Numbers (Bottom of Page)"/>
        <w:docPartUnique/>
      </w:docPartObj>
    </w:sdtPr>
    <w:sdtEndPr/>
    <w:sdtContent>
      <w:p w14:paraId="4CCC19E2" w14:textId="77777777" w:rsidR="00FF239A" w:rsidRPr="00FF239A" w:rsidRDefault="00FF239A">
        <w:pPr>
          <w:pStyle w:val="Voettekst"/>
          <w:jc w:val="right"/>
          <w:rPr>
            <w:rFonts w:ascii="Corbel" w:hAnsi="Corbel"/>
          </w:rPr>
        </w:pPr>
        <w:r w:rsidRPr="00FF239A">
          <w:rPr>
            <w:rFonts w:ascii="Corbel" w:hAnsi="Corbel"/>
          </w:rPr>
          <w:fldChar w:fldCharType="begin"/>
        </w:r>
        <w:r w:rsidRPr="00FF239A">
          <w:rPr>
            <w:rFonts w:ascii="Corbel" w:hAnsi="Corbel"/>
          </w:rPr>
          <w:instrText>PAGE   \* MERGEFORMAT</w:instrText>
        </w:r>
        <w:r w:rsidRPr="00FF239A">
          <w:rPr>
            <w:rFonts w:ascii="Corbel" w:hAnsi="Corbel"/>
          </w:rPr>
          <w:fldChar w:fldCharType="separate"/>
        </w:r>
        <w:r w:rsidR="00087AF2">
          <w:rPr>
            <w:rFonts w:ascii="Corbel" w:hAnsi="Corbel"/>
            <w:noProof/>
          </w:rPr>
          <w:t>1</w:t>
        </w:r>
        <w:r w:rsidRPr="00FF239A">
          <w:rPr>
            <w:rFonts w:ascii="Corbel" w:hAnsi="Corbel"/>
          </w:rPr>
          <w:fldChar w:fldCharType="end"/>
        </w:r>
      </w:p>
    </w:sdtContent>
  </w:sdt>
  <w:p w14:paraId="4D09D8EE" w14:textId="77777777" w:rsidR="00FF239A" w:rsidRDefault="00FF239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7FB55" w14:textId="77777777" w:rsidR="003746DB" w:rsidRDefault="003746DB" w:rsidP="00A57DF0">
      <w:pPr>
        <w:spacing w:line="240" w:lineRule="auto"/>
      </w:pPr>
      <w:r>
        <w:separator/>
      </w:r>
    </w:p>
  </w:footnote>
  <w:footnote w:type="continuationSeparator" w:id="0">
    <w:p w14:paraId="300B780C" w14:textId="77777777" w:rsidR="003746DB" w:rsidRDefault="003746DB" w:rsidP="00A57D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81AB4"/>
    <w:multiLevelType w:val="hybridMultilevel"/>
    <w:tmpl w:val="940289A6"/>
    <w:lvl w:ilvl="0" w:tplc="0B5E827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BB76E2"/>
    <w:multiLevelType w:val="hybridMultilevel"/>
    <w:tmpl w:val="3D16D110"/>
    <w:lvl w:ilvl="0" w:tplc="0413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5619DC"/>
    <w:multiLevelType w:val="hybridMultilevel"/>
    <w:tmpl w:val="C8FE6F2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A66DD3"/>
    <w:multiLevelType w:val="hybridMultilevel"/>
    <w:tmpl w:val="4B5448D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15B19"/>
    <w:multiLevelType w:val="hybridMultilevel"/>
    <w:tmpl w:val="B5B445A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333242"/>
    <w:multiLevelType w:val="hybridMultilevel"/>
    <w:tmpl w:val="C8FE6F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589222">
    <w:abstractNumId w:val="0"/>
  </w:num>
  <w:num w:numId="2" w16cid:durableId="116534161">
    <w:abstractNumId w:val="3"/>
  </w:num>
  <w:num w:numId="3" w16cid:durableId="276645479">
    <w:abstractNumId w:val="4"/>
  </w:num>
  <w:num w:numId="4" w16cid:durableId="1358895968">
    <w:abstractNumId w:val="2"/>
  </w:num>
  <w:num w:numId="5" w16cid:durableId="1327057099">
    <w:abstractNumId w:val="5"/>
  </w:num>
  <w:num w:numId="6" w16cid:durableId="1225676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320"/>
    <w:rsid w:val="000410AF"/>
    <w:rsid w:val="00064E11"/>
    <w:rsid w:val="000740D0"/>
    <w:rsid w:val="0008796F"/>
    <w:rsid w:val="00087AF2"/>
    <w:rsid w:val="000A5C56"/>
    <w:rsid w:val="00100A15"/>
    <w:rsid w:val="00125F21"/>
    <w:rsid w:val="00133F0C"/>
    <w:rsid w:val="00152B6B"/>
    <w:rsid w:val="001D7B33"/>
    <w:rsid w:val="001E36FF"/>
    <w:rsid w:val="001F5ADB"/>
    <w:rsid w:val="00215E25"/>
    <w:rsid w:val="00233638"/>
    <w:rsid w:val="002405F8"/>
    <w:rsid w:val="00260AF6"/>
    <w:rsid w:val="002767AB"/>
    <w:rsid w:val="00287178"/>
    <w:rsid w:val="002B62A5"/>
    <w:rsid w:val="002B77EB"/>
    <w:rsid w:val="00302287"/>
    <w:rsid w:val="00302491"/>
    <w:rsid w:val="003057DE"/>
    <w:rsid w:val="003265BB"/>
    <w:rsid w:val="00334FDB"/>
    <w:rsid w:val="003466C0"/>
    <w:rsid w:val="003603B5"/>
    <w:rsid w:val="003746DB"/>
    <w:rsid w:val="00376002"/>
    <w:rsid w:val="00376FA8"/>
    <w:rsid w:val="003B6914"/>
    <w:rsid w:val="003F71B4"/>
    <w:rsid w:val="004045F0"/>
    <w:rsid w:val="0047548D"/>
    <w:rsid w:val="005128BC"/>
    <w:rsid w:val="00520270"/>
    <w:rsid w:val="00595C1F"/>
    <w:rsid w:val="005C5DBC"/>
    <w:rsid w:val="00630F94"/>
    <w:rsid w:val="00632837"/>
    <w:rsid w:val="006403EA"/>
    <w:rsid w:val="00670F94"/>
    <w:rsid w:val="00686CAE"/>
    <w:rsid w:val="006E31D5"/>
    <w:rsid w:val="006F0C4C"/>
    <w:rsid w:val="00702A25"/>
    <w:rsid w:val="00725DCE"/>
    <w:rsid w:val="0074020D"/>
    <w:rsid w:val="007576F1"/>
    <w:rsid w:val="007650B2"/>
    <w:rsid w:val="007B2A9F"/>
    <w:rsid w:val="007C0A64"/>
    <w:rsid w:val="007F308E"/>
    <w:rsid w:val="00847320"/>
    <w:rsid w:val="008717DD"/>
    <w:rsid w:val="008A5C68"/>
    <w:rsid w:val="008D6A45"/>
    <w:rsid w:val="008F548C"/>
    <w:rsid w:val="00904410"/>
    <w:rsid w:val="009C4CDA"/>
    <w:rsid w:val="00A019E4"/>
    <w:rsid w:val="00A554D8"/>
    <w:rsid w:val="00A57DF0"/>
    <w:rsid w:val="00A96BDC"/>
    <w:rsid w:val="00AA0268"/>
    <w:rsid w:val="00AC4D0B"/>
    <w:rsid w:val="00AD50A5"/>
    <w:rsid w:val="00AE2AB0"/>
    <w:rsid w:val="00B147FD"/>
    <w:rsid w:val="00B833F0"/>
    <w:rsid w:val="00BB347A"/>
    <w:rsid w:val="00C12F22"/>
    <w:rsid w:val="00C76080"/>
    <w:rsid w:val="00C870F9"/>
    <w:rsid w:val="00CA7969"/>
    <w:rsid w:val="00CD3A5B"/>
    <w:rsid w:val="00CE7F7A"/>
    <w:rsid w:val="00D06D74"/>
    <w:rsid w:val="00D155E8"/>
    <w:rsid w:val="00D615CF"/>
    <w:rsid w:val="00D82414"/>
    <w:rsid w:val="00DA3263"/>
    <w:rsid w:val="00DD49E6"/>
    <w:rsid w:val="00E14307"/>
    <w:rsid w:val="00E32D92"/>
    <w:rsid w:val="00E37BCB"/>
    <w:rsid w:val="00E67FDE"/>
    <w:rsid w:val="00E76EC8"/>
    <w:rsid w:val="00E84FF8"/>
    <w:rsid w:val="00EC2C46"/>
    <w:rsid w:val="00EC532C"/>
    <w:rsid w:val="00F37B8A"/>
    <w:rsid w:val="00FB4BBC"/>
    <w:rsid w:val="00FE135A"/>
    <w:rsid w:val="00FE3557"/>
    <w:rsid w:val="00FF239A"/>
    <w:rsid w:val="118FA001"/>
    <w:rsid w:val="7D2FD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0317E"/>
  <w15:docId w15:val="{86F29C2A-1ECD-4CD6-B6F1-0475D5252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50B2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650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estekKop1">
    <w:name w:val="BestekKop1"/>
    <w:basedOn w:val="Kop1"/>
    <w:autoRedefine/>
    <w:rsid w:val="007650B2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rsid w:val="007650B2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7650B2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7650B2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7650B2"/>
    <w:rPr>
      <w:rFonts w:asciiTheme="majorHAnsi" w:eastAsiaTheme="majorEastAsia" w:hAnsiTheme="majorHAnsi" w:cstheme="majorBidi"/>
      <w:b/>
      <w:bCs/>
      <w:color w:val="365F91" w:themeColor="accent1" w:themeShade="BF"/>
      <w:spacing w:val="5"/>
      <w:sz w:val="28"/>
      <w:szCs w:val="28"/>
      <w:lang w:eastAsia="nl-NL"/>
    </w:rPr>
  </w:style>
  <w:style w:type="paragraph" w:styleId="Lijstalinea">
    <w:name w:val="List Paragraph"/>
    <w:aliases w:val="Kop 1.1"/>
    <w:basedOn w:val="Standaard"/>
    <w:link w:val="LijstalineaChar"/>
    <w:uiPriority w:val="34"/>
    <w:qFormat/>
    <w:rsid w:val="007B2A9F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character" w:customStyle="1" w:styleId="LijstalineaChar">
    <w:name w:val="Lijstalinea Char"/>
    <w:aliases w:val="Kop 1.1 Char"/>
    <w:basedOn w:val="Standaardalinea-lettertype"/>
    <w:link w:val="Lijstalinea"/>
    <w:uiPriority w:val="34"/>
    <w:locked/>
    <w:rsid w:val="007B2A9F"/>
    <w:rPr>
      <w:rFonts w:ascii="Calibri" w:eastAsia="Calibri" w:hAnsi="Calibri" w:cs="Times New Roman"/>
      <w:lang w:val="en-US"/>
    </w:rPr>
  </w:style>
  <w:style w:type="table" w:styleId="Tabelraster">
    <w:name w:val="Table Grid"/>
    <w:basedOn w:val="Standaardtabel"/>
    <w:uiPriority w:val="59"/>
    <w:rsid w:val="00D15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57D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57DF0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57D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57DF0"/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2A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2A25"/>
    <w:rPr>
      <w:rFonts w:ascii="Tahoma" w:eastAsia="Times New Roman" w:hAnsi="Tahoma" w:cs="Tahoma"/>
      <w:spacing w:val="5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kMuller\Pro10\Pro10%20-%20Data\Kennisdomeinen\0.%20Aanbestedingstemplates\9.%20Overige%20veel%20voorkomende%20bijlagen\6mei22_Bijlage%20Format%20kerncompetenties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d3b6d2-75aa-4005-b176-d54d8400b64b">
      <Terms xmlns="http://schemas.microsoft.com/office/infopath/2007/PartnerControls"/>
    </lcf76f155ced4ddcb4097134ff3c332f>
    <TaxCatchAll xmlns="1433fa36-e8b4-4b68-beaf-4cdc379ab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770D0A49DDC438A72250AFEA726D6" ma:contentTypeVersion="21" ma:contentTypeDescription="Create a new document." ma:contentTypeScope="" ma:versionID="b198792d461ef37734532352a7c29b80">
  <xsd:schema xmlns:xsd="http://www.w3.org/2001/XMLSchema" xmlns:xs="http://www.w3.org/2001/XMLSchema" xmlns:p="http://schemas.microsoft.com/office/2006/metadata/properties" xmlns:ns2="13d3b6d2-75aa-4005-b176-d54d8400b64b" xmlns:ns3="1433fa36-e8b4-4b68-beaf-4cdc379ab56b" targetNamespace="http://schemas.microsoft.com/office/2006/metadata/properties" ma:root="true" ma:fieldsID="60b0e9c32879e68d50e2822b32693ea4" ns2:_="" ns3:_="">
    <xsd:import namespace="13d3b6d2-75aa-4005-b176-d54d8400b64b"/>
    <xsd:import namespace="1433fa36-e8b4-4b68-beaf-4cdc379ab5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3b6d2-75aa-4005-b176-d54d8400b6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dcd609-8e00-4479-9fe8-9c33c59074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3fa36-e8b4-4b68-beaf-4cdc379ab56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97fa92-0880-4078-99d7-bfd566263a15}" ma:internalName="TaxCatchAll" ma:showField="CatchAllData" ma:web="1433fa36-e8b4-4b68-beaf-4cdc379ab5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137766-1D0D-4887-8ECA-7BC4F645D14F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0b822b49-0f60-4ce0-afaf-5c41f57998ba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E50EC6A-491D-4D36-99BD-4231E2A5EAE2}"/>
</file>

<file path=customXml/itemProps3.xml><?xml version="1.0" encoding="utf-8"?>
<ds:datastoreItem xmlns:ds="http://schemas.openxmlformats.org/officeDocument/2006/customXml" ds:itemID="{55A6EA2C-2CBB-433B-83A0-8ADBBDE7EE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6mei22_Bijlage Format kerncompetenties.dotx</Template>
  <TotalTime>1</TotalTime>
  <Pages>3</Pages>
  <Words>961</Words>
  <Characters>5288</Characters>
  <Application>Microsoft Office Word</Application>
  <DocSecurity>0</DocSecurity>
  <Lines>44</Lines>
  <Paragraphs>12</Paragraphs>
  <ScaleCrop>false</ScaleCrop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 Muller</dc:creator>
  <cp:lastModifiedBy>Aicha el Marsi</cp:lastModifiedBy>
  <cp:revision>2</cp:revision>
  <dcterms:created xsi:type="dcterms:W3CDTF">2025-06-30T11:29:00Z</dcterms:created>
  <dcterms:modified xsi:type="dcterms:W3CDTF">2025-06-30T11:29:00Z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0x01010013F770D0A49DDC438A72250AFEA726D6</vt:lpwstr>
  </property>
  <property fmtid="{D5CDD505-2E9C-101B-9397-08002B2CF9AE}" pid="3" name="Order">
    <vt:r8>45500</vt:r8>
  </property>
  <property fmtid="{D5CDD505-2E9C-101B-9397-08002B2CF9AE}" pid="4" name="MediaServiceImageTags">
    <vt:lpwstr/>
  </property>
</Properties>
</file>